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8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重庆金标形象展示有限公司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8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重庆金标形象展示有限公司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重庆金标形象展示有限公司成立于2018年10月，为上海金标文化创意股份有限公司全资子公司。是一家集文化创意设计、文创产品制造、项目管理服务为一体的高技术综合性服务企业。业务涵盖为全球客户提供VI、商业空间设计、品牌运营推广、项目管理、展示道具、装配式装修、维护等全方位服务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公司注册资金15000万元，总占地面积445亩，总规划建筑面积26万平方米，建成后将成为中国西南最大的一站式视觉工程解决方案生产基地，可实现年产值10亿元以上。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企业单位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制造业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赵曜东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19122172606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装修木工/10人/1、年龄45岁以内，服从现场工作调配；2、有过家装或工装经验，能看懂图纸，熟悉饰面板（铝塑板、石塑板）的开槽、折边；3、有过带班经验的或具备多种装修技能（木、油、焊等）及证件的（焊工证、登高证、电工证），年龄可放宽至48岁以内；4、可接受30岁以下学徒工，退伍军人优先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装修水电工/5人/1、年龄45岁以内，服从现场工作调配；2、持低压电工证；3、能看懂图纸，有丰富的给排水及电路施工经验，同时对弱电也要有一定的基础（智能电箱）；3、有过带班经验的或具备多种装修技能（木、油、焊等）及证件的（焊工证、登高证、电工证），年龄可放宽至48岁以内；4、可接受30岁以下学徒工，退伍军人优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保底薪资6000-8500，差旅补助100元/天，保底薪酬作为无工作任务时的保底收入，当项目有结余时，另行支付奖金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福利：</w:t>
      </w:r>
      <w:bookmarkStart w:id="0" w:name="_GoBack"/>
      <w:bookmarkEnd w:id="0"/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回重庆公司待命期间提供食宿，每年有节假日福利、生日福利、年假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业务遍布全国各省份，任务结束后现场待命或至重庆公司待命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rFonts w:hint="default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5YTY3YWQ5ZTE3YjVkZWIxYWM4NzcxY2MxOGUxNzEifQ=="/>
    <w:docVar w:name="KSO_WPS_MARK_KEY" w:val="618c80c7-7a56-4cd8-87c6-7ad9a7962942"/>
  </w:docVars>
  <w:rsids>
    <w:rsidRoot w:val="4F421746"/>
    <w:rsid w:val="081C48F0"/>
    <w:rsid w:val="0F344A74"/>
    <w:rsid w:val="1959028A"/>
    <w:rsid w:val="19F73A90"/>
    <w:rsid w:val="21681610"/>
    <w:rsid w:val="26E848A3"/>
    <w:rsid w:val="320F470F"/>
    <w:rsid w:val="338C0DA0"/>
    <w:rsid w:val="3B7600FE"/>
    <w:rsid w:val="419B0120"/>
    <w:rsid w:val="434D53A5"/>
    <w:rsid w:val="4B972761"/>
    <w:rsid w:val="4DCA28DF"/>
    <w:rsid w:val="4DFF15DE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35A64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687</Words>
  <Characters>731</Characters>
  <Lines>0</Lines>
  <Paragraphs>0</Paragraphs>
  <TotalTime>2</TotalTime>
  <ScaleCrop>false</ScaleCrop>
  <LinksUpToDate>false</LinksUpToDate>
  <CharactersWithSpaces>823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2026-01-23T14:34:26Z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